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89EE0" w14:textId="77777777" w:rsidR="00505C0E" w:rsidRDefault="00505C0E" w:rsidP="00505C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KYNHAGH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7823E07F" w14:textId="77777777" w:rsidR="00505C0E" w:rsidRDefault="00505C0E" w:rsidP="00505C0E">
      <w:pPr>
        <w:pStyle w:val="NoSpacing"/>
        <w:rPr>
          <w:rFonts w:cs="Times New Roman"/>
          <w:szCs w:val="24"/>
        </w:rPr>
      </w:pPr>
    </w:p>
    <w:p w14:paraId="13686259" w14:textId="77777777" w:rsidR="00505C0E" w:rsidRDefault="00505C0E" w:rsidP="00505C0E">
      <w:pPr>
        <w:pStyle w:val="NoSpacing"/>
        <w:rPr>
          <w:rFonts w:cs="Times New Roman"/>
          <w:szCs w:val="24"/>
        </w:rPr>
      </w:pPr>
    </w:p>
    <w:p w14:paraId="2691ADB3" w14:textId="77777777" w:rsidR="00505C0E" w:rsidRDefault="00505C0E" w:rsidP="00505C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He made a plaint of trespass and assault against William </w:t>
      </w:r>
      <w:proofErr w:type="spellStart"/>
      <w:r>
        <w:rPr>
          <w:rFonts w:cs="Times New Roman"/>
          <w:szCs w:val="24"/>
        </w:rPr>
        <w:t>Luppyngcote</w:t>
      </w:r>
      <w:proofErr w:type="spellEnd"/>
      <w:r>
        <w:rPr>
          <w:rFonts w:cs="Times New Roman"/>
          <w:szCs w:val="24"/>
        </w:rPr>
        <w:t>(q.v.)</w:t>
      </w:r>
    </w:p>
    <w:p w14:paraId="3DC17CCD" w14:textId="77777777" w:rsidR="00505C0E" w:rsidRDefault="00505C0E" w:rsidP="00505C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Mareman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Torryngton</w:t>
      </w:r>
      <w:proofErr w:type="spellEnd"/>
      <w:r>
        <w:rPr>
          <w:rFonts w:cs="Times New Roman"/>
          <w:szCs w:val="24"/>
        </w:rPr>
        <w:t>(q.v.).</w:t>
      </w:r>
    </w:p>
    <w:p w14:paraId="42DD96F8" w14:textId="77777777" w:rsidR="00505C0E" w:rsidRDefault="00505C0E" w:rsidP="00505C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77B48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49F58168" w14:textId="77777777" w:rsidR="00505C0E" w:rsidRDefault="00505C0E" w:rsidP="00505C0E">
      <w:pPr>
        <w:pStyle w:val="NoSpacing"/>
        <w:rPr>
          <w:rFonts w:cs="Times New Roman"/>
          <w:szCs w:val="24"/>
        </w:rPr>
      </w:pPr>
    </w:p>
    <w:p w14:paraId="6A726066" w14:textId="77777777" w:rsidR="00505C0E" w:rsidRDefault="00505C0E" w:rsidP="00505C0E">
      <w:pPr>
        <w:pStyle w:val="NoSpacing"/>
        <w:rPr>
          <w:rFonts w:cs="Times New Roman"/>
          <w:szCs w:val="24"/>
        </w:rPr>
      </w:pPr>
    </w:p>
    <w:p w14:paraId="40E91F4B" w14:textId="77777777" w:rsidR="00505C0E" w:rsidRDefault="00505C0E" w:rsidP="00505C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4798A0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813B2" w14:textId="77777777" w:rsidR="00505C0E" w:rsidRDefault="00505C0E" w:rsidP="009139A6">
      <w:r>
        <w:separator/>
      </w:r>
    </w:p>
  </w:endnote>
  <w:endnote w:type="continuationSeparator" w:id="0">
    <w:p w14:paraId="515401CE" w14:textId="77777777" w:rsidR="00505C0E" w:rsidRDefault="00505C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1F7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4BA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03F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1DF1F" w14:textId="77777777" w:rsidR="00505C0E" w:rsidRDefault="00505C0E" w:rsidP="009139A6">
      <w:r>
        <w:separator/>
      </w:r>
    </w:p>
  </w:footnote>
  <w:footnote w:type="continuationSeparator" w:id="0">
    <w:p w14:paraId="26C18874" w14:textId="77777777" w:rsidR="00505C0E" w:rsidRDefault="00505C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821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6CF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1BC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0E"/>
    <w:rsid w:val="000666E0"/>
    <w:rsid w:val="002510B7"/>
    <w:rsid w:val="00270799"/>
    <w:rsid w:val="00505C0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A0D57"/>
  <w15:chartTrackingRefBased/>
  <w15:docId w15:val="{63D1FE32-4729-4C17-AB4D-C91BC112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5C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2024-06-04T19:04:00Z</dcterms:created>
  <dcterms:modified xsi:type="dcterms:W3CDTF">2024-06-04T19:04:00Z</dcterms:modified>
</cp:coreProperties>
</file>